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9E76B" w14:textId="5B253CEF" w:rsidR="006B2F86" w:rsidRDefault="00B54B83" w:rsidP="00E71FC3">
      <w:pPr>
        <w:pStyle w:val="NoSpacing"/>
      </w:pPr>
      <w:r>
        <w:rPr>
          <w:u w:val="single"/>
        </w:rPr>
        <w:t>John BACON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14:paraId="3E9F8978" w14:textId="5D9E9ADD" w:rsidR="00B54B83" w:rsidRDefault="00B54B83" w:rsidP="00E71FC3">
      <w:pPr>
        <w:pStyle w:val="NoSpacing"/>
      </w:pPr>
      <w:r>
        <w:t xml:space="preserve">of </w:t>
      </w:r>
      <w:proofErr w:type="spellStart"/>
      <w:r>
        <w:t>Hesset</w:t>
      </w:r>
      <w:proofErr w:type="spellEnd"/>
      <w:r>
        <w:t>, Suffolk.</w:t>
      </w:r>
    </w:p>
    <w:p w14:paraId="28A7FB5C" w14:textId="4F62C18D" w:rsidR="00B54B83" w:rsidRDefault="00B54B83" w:rsidP="00E71FC3">
      <w:pPr>
        <w:pStyle w:val="NoSpacing"/>
      </w:pPr>
    </w:p>
    <w:p w14:paraId="1AA822DB" w14:textId="3B77BB42" w:rsidR="00B54B83" w:rsidRDefault="00B54B83" w:rsidP="00E71FC3">
      <w:pPr>
        <w:pStyle w:val="NoSpacing"/>
      </w:pPr>
    </w:p>
    <w:p w14:paraId="7B57980F" w14:textId="0C6AF376" w:rsidR="00B54B83" w:rsidRDefault="00B54B83" w:rsidP="00E71FC3">
      <w:pPr>
        <w:pStyle w:val="NoSpacing"/>
      </w:pPr>
      <w:r>
        <w:t xml:space="preserve">Son of John Bacon and Helena </w:t>
      </w:r>
      <w:proofErr w:type="spellStart"/>
      <w:r>
        <w:t>Tillot</w:t>
      </w:r>
      <w:proofErr w:type="spellEnd"/>
      <w:r>
        <w:t>.</w:t>
      </w:r>
    </w:p>
    <w:p w14:paraId="7E0AA1EC" w14:textId="456E35D4" w:rsidR="00B54B83" w:rsidRDefault="00B54B83" w:rsidP="00E71FC3">
      <w:pPr>
        <w:pStyle w:val="NoSpacing"/>
      </w:pPr>
      <w:r>
        <w:t>(</w:t>
      </w:r>
      <w:r w:rsidRPr="00B54B83">
        <w:t>https://www.familysearch.org/ark:/61903/2:1:9MJM-SHX</w:t>
      </w:r>
      <w:r>
        <w:t>)</w:t>
      </w:r>
    </w:p>
    <w:p w14:paraId="291ED1B2" w14:textId="3AC4016B" w:rsidR="00B54B83" w:rsidRDefault="00B54B83" w:rsidP="00E71FC3">
      <w:pPr>
        <w:pStyle w:val="NoSpacing"/>
      </w:pPr>
      <w:r>
        <w:t xml:space="preserve">= (ca.1421) Margery(q.v.), daughter of John Thorpe and Margaret </w:t>
      </w:r>
      <w:proofErr w:type="spellStart"/>
      <w:r>
        <w:t>Quapladde</w:t>
      </w:r>
      <w:proofErr w:type="spellEnd"/>
      <w:r>
        <w:t>.   (ibid.)</w:t>
      </w:r>
    </w:p>
    <w:p w14:paraId="45CCF2EA" w14:textId="202979D6" w:rsidR="00B54B83" w:rsidRDefault="00B54B83" w:rsidP="00E71FC3">
      <w:pPr>
        <w:pStyle w:val="NoSpacing"/>
      </w:pPr>
      <w:r>
        <w:t>Son:   Edmund(q.v.).   (ibid.)</w:t>
      </w:r>
    </w:p>
    <w:p w14:paraId="7233C887" w14:textId="47A0CF50" w:rsidR="00B54B83" w:rsidRDefault="00B54B83" w:rsidP="00E71FC3">
      <w:pPr>
        <w:pStyle w:val="NoSpacing"/>
      </w:pPr>
    </w:p>
    <w:p w14:paraId="7F3E1C08" w14:textId="0CC6554C" w:rsidR="00B54B83" w:rsidRDefault="00B54B83" w:rsidP="00E71FC3">
      <w:pPr>
        <w:pStyle w:val="NoSpacing"/>
      </w:pPr>
    </w:p>
    <w:p w14:paraId="2FC2F7C9" w14:textId="0C774ACE" w:rsidR="00B54B83" w:rsidRDefault="00B54B83" w:rsidP="00E71FC3">
      <w:pPr>
        <w:pStyle w:val="NoSpacing"/>
      </w:pPr>
      <w:r>
        <w:t xml:space="preserve">   ca.</w:t>
      </w:r>
      <w:r>
        <w:tab/>
        <w:t>1376</w:t>
      </w:r>
      <w:r>
        <w:tab/>
        <w:t>He was born.  (ibid.)</w:t>
      </w:r>
    </w:p>
    <w:p w14:paraId="577D67A6" w14:textId="00FE2898" w:rsidR="00B54B83" w:rsidRDefault="00B54B83" w:rsidP="00E71FC3">
      <w:pPr>
        <w:pStyle w:val="NoSpacing"/>
      </w:pPr>
    </w:p>
    <w:p w14:paraId="3168082A" w14:textId="7F0E0EE5" w:rsidR="00B54B83" w:rsidRDefault="00B54B83" w:rsidP="00E71FC3">
      <w:pPr>
        <w:pStyle w:val="NoSpacing"/>
      </w:pPr>
    </w:p>
    <w:p w14:paraId="595E5226" w14:textId="0BD1271B" w:rsidR="00B54B83" w:rsidRPr="00B54B83" w:rsidRDefault="00B54B83" w:rsidP="00E71FC3">
      <w:pPr>
        <w:pStyle w:val="NoSpacing"/>
      </w:pPr>
      <w:r>
        <w:t>23 January 2018</w:t>
      </w:r>
      <w:bookmarkStart w:id="0" w:name="_GoBack"/>
      <w:bookmarkEnd w:id="0"/>
    </w:p>
    <w:sectPr w:rsidR="00B54B83" w:rsidRPr="00B54B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602E7" w14:textId="77777777" w:rsidR="00B54B83" w:rsidRDefault="00B54B83" w:rsidP="00E71FC3">
      <w:pPr>
        <w:spacing w:after="0" w:line="240" w:lineRule="auto"/>
      </w:pPr>
      <w:r>
        <w:separator/>
      </w:r>
    </w:p>
  </w:endnote>
  <w:endnote w:type="continuationSeparator" w:id="0">
    <w:p w14:paraId="4FDF30A1" w14:textId="77777777" w:rsidR="00B54B83" w:rsidRDefault="00B54B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705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3AB6D" w14:textId="77777777" w:rsidR="00B54B83" w:rsidRDefault="00B54B83" w:rsidP="00E71FC3">
      <w:pPr>
        <w:spacing w:after="0" w:line="240" w:lineRule="auto"/>
      </w:pPr>
      <w:r>
        <w:separator/>
      </w:r>
    </w:p>
  </w:footnote>
  <w:footnote w:type="continuationSeparator" w:id="0">
    <w:p w14:paraId="3F4A19BE" w14:textId="77777777" w:rsidR="00B54B83" w:rsidRDefault="00B54B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B83"/>
    <w:rsid w:val="001A7C09"/>
    <w:rsid w:val="00577BD5"/>
    <w:rsid w:val="00656CBA"/>
    <w:rsid w:val="006A1F77"/>
    <w:rsid w:val="00733BE7"/>
    <w:rsid w:val="00AB52E8"/>
    <w:rsid w:val="00B16D3F"/>
    <w:rsid w:val="00B54B8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FD404"/>
  <w15:chartTrackingRefBased/>
  <w15:docId w15:val="{58EB06CB-47A9-44C2-BD1E-1073DF28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2018-01-23T08:25:00Z</dcterms:created>
  <dcterms:modified xsi:type="dcterms:W3CDTF">2018-01-23T08:28:00Z</dcterms:modified>
</cp:coreProperties>
</file>